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CC145" w14:textId="03DEB3FB" w:rsidR="00BA00AB" w:rsidRDefault="004D28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14:paraId="11AB6839" w14:textId="77CA037B" w:rsidR="004D2804" w:rsidRDefault="004D28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F48F68" w14:textId="102E36DE" w:rsidR="004D2804" w:rsidRDefault="004D28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FB8AF5" w14:textId="18349FE5" w:rsidR="004D2804" w:rsidRDefault="004D28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Secretary and scribe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, Earl of Worcester(q.v.).   (Ricardian XXXI p.16)</w:t>
      </w:r>
    </w:p>
    <w:p w14:paraId="35E6C233" w14:textId="69B031D9" w:rsidR="004D2804" w:rsidRDefault="004D28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Friend of John Gunthorpe(q.v.).   (ibid.)</w:t>
      </w:r>
    </w:p>
    <w:p w14:paraId="27754A2B" w14:textId="59AB2285" w:rsidR="004D2804" w:rsidRDefault="004D28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582C6C" w14:textId="72ACF87C" w:rsidR="004D2804" w:rsidRDefault="004D28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C5914C" w14:textId="52F574C7" w:rsidR="004D2804" w:rsidRPr="004D2804" w:rsidRDefault="004D280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March 2022</w:t>
      </w:r>
    </w:p>
    <w:sectPr w:rsidR="004D2804" w:rsidRPr="004D28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6087" w14:textId="77777777" w:rsidR="004D2804" w:rsidRDefault="004D2804" w:rsidP="009139A6">
      <w:r>
        <w:separator/>
      </w:r>
    </w:p>
  </w:endnote>
  <w:endnote w:type="continuationSeparator" w:id="0">
    <w:p w14:paraId="3A0D78F7" w14:textId="77777777" w:rsidR="004D2804" w:rsidRDefault="004D28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A0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C4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C2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F3914" w14:textId="77777777" w:rsidR="004D2804" w:rsidRDefault="004D2804" w:rsidP="009139A6">
      <w:r>
        <w:separator/>
      </w:r>
    </w:p>
  </w:footnote>
  <w:footnote w:type="continuationSeparator" w:id="0">
    <w:p w14:paraId="476E026D" w14:textId="77777777" w:rsidR="004D2804" w:rsidRDefault="004D28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F7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ACF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2D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804"/>
    <w:rsid w:val="000666E0"/>
    <w:rsid w:val="002510B7"/>
    <w:rsid w:val="004D280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C5AC4"/>
  <w15:chartTrackingRefBased/>
  <w15:docId w15:val="{351096D6-663D-4F56-AA57-6F2DA610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2022-03-06T16:47:00Z</dcterms:created>
  <dcterms:modified xsi:type="dcterms:W3CDTF">2022-03-06T16:51:00Z</dcterms:modified>
</cp:coreProperties>
</file>